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35A11" w14:textId="77777777" w:rsidR="009A2A94" w:rsidRDefault="009A2A94" w:rsidP="009A2A94">
      <w:pPr>
        <w:pStyle w:val="NoSpacing"/>
      </w:pPr>
      <w:r>
        <w:rPr>
          <w:u w:val="single"/>
        </w:rPr>
        <w:t>William SWAYNE</w:t>
      </w:r>
      <w:r>
        <w:t xml:space="preserve">  </w:t>
      </w:r>
      <w:proofErr w:type="gramStart"/>
      <w:r>
        <w:t xml:space="preserve">   (</w:t>
      </w:r>
      <w:proofErr w:type="gramEnd"/>
      <w:r>
        <w:t>fl.1482)</w:t>
      </w:r>
    </w:p>
    <w:p w14:paraId="30F32FB2" w14:textId="77777777" w:rsidR="009A2A94" w:rsidRDefault="009A2A94" w:rsidP="009A2A94">
      <w:pPr>
        <w:pStyle w:val="NoSpacing"/>
      </w:pPr>
      <w:r>
        <w:t>Rector of Sutton Bonington, Nottinghamshire.</w:t>
      </w:r>
    </w:p>
    <w:p w14:paraId="7C797A54" w14:textId="77777777" w:rsidR="009A2A94" w:rsidRDefault="009A2A94" w:rsidP="009A2A94">
      <w:pPr>
        <w:pStyle w:val="NoSpacing"/>
      </w:pPr>
    </w:p>
    <w:p w14:paraId="5B56F155" w14:textId="77777777" w:rsidR="009A2A94" w:rsidRDefault="009A2A94" w:rsidP="009A2A94">
      <w:pPr>
        <w:pStyle w:val="NoSpacing"/>
      </w:pPr>
    </w:p>
    <w:p w14:paraId="31753DCB" w14:textId="77777777" w:rsidR="009A2A94" w:rsidRDefault="009A2A94" w:rsidP="009A2A94">
      <w:pPr>
        <w:pStyle w:val="NoSpacing"/>
      </w:pPr>
      <w:r>
        <w:t>24 May1482</w:t>
      </w:r>
      <w:r>
        <w:tab/>
        <w:t>He had resigned by this date.</w:t>
      </w:r>
    </w:p>
    <w:p w14:paraId="79D06E82" w14:textId="77777777" w:rsidR="009A2A94" w:rsidRDefault="009A2A94" w:rsidP="009A2A94">
      <w:pPr>
        <w:pStyle w:val="NoSpacing"/>
        <w:ind w:left="720" w:firstLine="720"/>
      </w:pPr>
      <w:r>
        <w:t>(“The Register of Thomas Rotherham, Archbishop of York 1480-1500</w:t>
      </w:r>
    </w:p>
    <w:p w14:paraId="4C2C624B" w14:textId="77777777" w:rsidR="009A2A94" w:rsidRDefault="009A2A94" w:rsidP="009A2A94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p.17)</w:t>
      </w:r>
    </w:p>
    <w:p w14:paraId="5DC3B4D4" w14:textId="77777777" w:rsidR="009A2A94" w:rsidRDefault="009A2A94" w:rsidP="009A2A94">
      <w:pPr>
        <w:pStyle w:val="NoSpacing"/>
      </w:pPr>
    </w:p>
    <w:p w14:paraId="37FD2433" w14:textId="77777777" w:rsidR="009A2A94" w:rsidRDefault="009A2A94" w:rsidP="009A2A94">
      <w:pPr>
        <w:pStyle w:val="NoSpacing"/>
      </w:pPr>
    </w:p>
    <w:p w14:paraId="056283AF" w14:textId="77777777" w:rsidR="009A2A94" w:rsidRDefault="009A2A94" w:rsidP="009A2A94">
      <w:pPr>
        <w:pStyle w:val="NoSpacing"/>
      </w:pPr>
      <w:r>
        <w:t>17 April 2019</w:t>
      </w:r>
    </w:p>
    <w:p w14:paraId="25A624DC" w14:textId="77777777" w:rsidR="006B2F86" w:rsidRPr="00E71FC3" w:rsidRDefault="009A2A9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4F697" w14:textId="77777777" w:rsidR="009A2A94" w:rsidRDefault="009A2A94" w:rsidP="00E71FC3">
      <w:pPr>
        <w:spacing w:after="0" w:line="240" w:lineRule="auto"/>
      </w:pPr>
      <w:r>
        <w:separator/>
      </w:r>
    </w:p>
  </w:endnote>
  <w:endnote w:type="continuationSeparator" w:id="0">
    <w:p w14:paraId="23858C87" w14:textId="77777777" w:rsidR="009A2A94" w:rsidRDefault="009A2A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221F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0E0AA" w14:textId="77777777" w:rsidR="009A2A94" w:rsidRDefault="009A2A94" w:rsidP="00E71FC3">
      <w:pPr>
        <w:spacing w:after="0" w:line="240" w:lineRule="auto"/>
      </w:pPr>
      <w:r>
        <w:separator/>
      </w:r>
    </w:p>
  </w:footnote>
  <w:footnote w:type="continuationSeparator" w:id="0">
    <w:p w14:paraId="39D2C991" w14:textId="77777777" w:rsidR="009A2A94" w:rsidRDefault="009A2A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A94"/>
    <w:rsid w:val="001A7C09"/>
    <w:rsid w:val="00577BD5"/>
    <w:rsid w:val="00656CBA"/>
    <w:rsid w:val="006A1F77"/>
    <w:rsid w:val="00733BE7"/>
    <w:rsid w:val="009A2A9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31E22"/>
  <w15:chartTrackingRefBased/>
  <w15:docId w15:val="{9A11B1CA-AB0D-454E-98AD-76367C67E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2019-04-24T18:00:00Z</dcterms:created>
  <dcterms:modified xsi:type="dcterms:W3CDTF">2019-04-24T18:01:00Z</dcterms:modified>
</cp:coreProperties>
</file>